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52681C" w:rsidRDefault="00C44B8B" w:rsidP="00C44B8B"/>
    <w:p w:rsidR="00341E90" w:rsidRPr="0052681C" w:rsidRDefault="00341E90" w:rsidP="00341E9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41E90" w:rsidRPr="0052681C" w:rsidTr="00D2565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E90" w:rsidRPr="0052681C" w:rsidRDefault="00341E90" w:rsidP="00D2565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E90" w:rsidRPr="0052681C" w:rsidRDefault="00341E90" w:rsidP="00D2565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47A57">
              <w:rPr>
                <w:b/>
                <w:sz w:val="26"/>
                <w:szCs w:val="26"/>
              </w:rPr>
              <w:t>202A_</w:t>
            </w:r>
            <w:r w:rsidR="00222B81">
              <w:rPr>
                <w:b/>
                <w:sz w:val="26"/>
                <w:szCs w:val="26"/>
              </w:rPr>
              <w:t>242</w:t>
            </w:r>
            <w:bookmarkStart w:id="0" w:name="_GoBack"/>
            <w:bookmarkEnd w:id="0"/>
          </w:p>
        </w:tc>
      </w:tr>
      <w:tr w:rsidR="00341E90" w:rsidRPr="0052681C" w:rsidTr="00D2565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E90" w:rsidRPr="0052681C" w:rsidRDefault="00341E90" w:rsidP="00D2565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E90" w:rsidRPr="00341E90" w:rsidRDefault="00341E90" w:rsidP="00D2565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2327237</w:t>
            </w:r>
          </w:p>
        </w:tc>
      </w:tr>
    </w:tbl>
    <w:p w:rsidR="00341E90" w:rsidRPr="0052681C" w:rsidRDefault="00341E90" w:rsidP="00341E90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:rsidR="00341E90" w:rsidRPr="0052681C" w:rsidRDefault="00341E90" w:rsidP="00341E90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:rsidR="00341E90" w:rsidRPr="0052681C" w:rsidRDefault="00341E90" w:rsidP="00341E90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:rsidR="00341E90" w:rsidRPr="0052681C" w:rsidRDefault="00341E90" w:rsidP="00341E9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:rsidR="00341E90" w:rsidRPr="0052681C" w:rsidRDefault="00341E90" w:rsidP="00341E90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:rsidR="00BA5743" w:rsidRDefault="00BA5743" w:rsidP="00C44B8B">
      <w:pPr>
        <w:pStyle w:val="2"/>
        <w:numPr>
          <w:ilvl w:val="0"/>
          <w:numId w:val="0"/>
        </w:numPr>
        <w:spacing w:after="120"/>
      </w:pPr>
    </w:p>
    <w:p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:rsidR="00BA5743" w:rsidRPr="00341E90" w:rsidRDefault="00101FB0" w:rsidP="00341E90">
      <w:pPr>
        <w:ind w:firstLine="0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>(</w:t>
      </w:r>
      <w:r w:rsidR="00315EE6">
        <w:rPr>
          <w:b/>
          <w:sz w:val="26"/>
          <w:szCs w:val="26"/>
        </w:rPr>
        <w:t>Зажим соединительный СС-9,1-0</w:t>
      </w:r>
      <w:r w:rsidR="008178F2" w:rsidRPr="00F44669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 w:rsidR="003056CD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F44669">
        <w:rPr>
          <w:b/>
          <w:sz w:val="26"/>
          <w:szCs w:val="26"/>
        </w:rPr>
        <w:t xml:space="preserve"> </w:t>
      </w:r>
      <w:r w:rsidR="00AA670B" w:rsidRPr="003056CD">
        <w:rPr>
          <w:b/>
          <w:sz w:val="26"/>
          <w:szCs w:val="26"/>
          <w:u w:val="single"/>
        </w:rPr>
        <w:t>202</w:t>
      </w:r>
      <w:r w:rsidR="00AA670B" w:rsidRPr="003056CD">
        <w:rPr>
          <w:b/>
          <w:sz w:val="26"/>
          <w:szCs w:val="26"/>
          <w:u w:val="single"/>
          <w:lang w:val="en-US"/>
        </w:rPr>
        <w:t>A</w:t>
      </w:r>
    </w:p>
    <w:p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F44669">
        <w:rPr>
          <w:sz w:val="24"/>
          <w:szCs w:val="24"/>
        </w:rPr>
        <w:t xml:space="preserve">Технические требования, характеристики </w:t>
      </w:r>
      <w:r w:rsidR="00770408" w:rsidRPr="00F44669">
        <w:rPr>
          <w:sz w:val="24"/>
          <w:szCs w:val="24"/>
        </w:rPr>
        <w:t>линейной арматуры и гасителей вибрации</w:t>
      </w:r>
      <w:r w:rsidR="004F4E9E" w:rsidRPr="00F44669">
        <w:rPr>
          <w:sz w:val="24"/>
          <w:szCs w:val="24"/>
        </w:rPr>
        <w:t xml:space="preserve"> должны соответствовать параметрам </w:t>
      </w:r>
      <w:r w:rsidR="008178F2" w:rsidRPr="00F44669">
        <w:rPr>
          <w:sz w:val="24"/>
          <w:szCs w:val="24"/>
        </w:rPr>
        <w:t>ТУ 3449-031-27560230-06</w:t>
      </w:r>
      <w:r w:rsidR="000A4E96" w:rsidRPr="00F44669">
        <w:rPr>
          <w:sz w:val="24"/>
          <w:szCs w:val="24"/>
        </w:rPr>
        <w:t xml:space="preserve"> </w:t>
      </w:r>
      <w:r w:rsidR="004B3C0C">
        <w:rPr>
          <w:sz w:val="24"/>
          <w:szCs w:val="24"/>
        </w:rPr>
        <w:t>«</w:t>
      </w:r>
      <w:r w:rsidR="000A4E96" w:rsidRPr="00F44669">
        <w:rPr>
          <w:sz w:val="24"/>
          <w:szCs w:val="24"/>
        </w:rPr>
        <w:t>Зажимы соединительные спиральные типа CC-Dпр-01, CC-Dпр-11, CC-Dпр-21, CC-Dпр-31 для проводов и тросов ВЛ</w:t>
      </w:r>
      <w:r w:rsidR="004B3C0C">
        <w:rPr>
          <w:sz w:val="24"/>
          <w:szCs w:val="24"/>
        </w:rPr>
        <w:t>»</w:t>
      </w:r>
      <w:r w:rsidR="000A4E96" w:rsidRPr="00F44669">
        <w:rPr>
          <w:sz w:val="24"/>
          <w:szCs w:val="24"/>
        </w:rPr>
        <w:t>.</w:t>
      </w:r>
    </w:p>
    <w:p w:rsidR="00BF3C76" w:rsidRPr="00F44669" w:rsidRDefault="00BF3C76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:rsidR="000A4E96" w:rsidRDefault="00BF3C76" w:rsidP="00BF3C76">
      <w:pPr>
        <w:tabs>
          <w:tab w:val="left" w:pos="709"/>
        </w:tabs>
        <w:spacing w:line="276" w:lineRule="auto"/>
        <w:ind w:firstLine="1190"/>
        <w:rPr>
          <w:sz w:val="24"/>
          <w:szCs w:val="24"/>
        </w:rPr>
      </w:pPr>
      <w:r w:rsidRPr="00BF3C76">
        <w:rPr>
          <w:noProof/>
          <w:sz w:val="24"/>
          <w:szCs w:val="24"/>
        </w:rPr>
        <w:drawing>
          <wp:inline distT="0" distB="0" distL="0" distR="0">
            <wp:extent cx="5162550" cy="1066772"/>
            <wp:effectExtent l="19050" t="0" r="0" b="0"/>
            <wp:docPr id="5" name="Рисунок 10" descr="Зажим соединительный спиральный типа CC-Dтp-01 для соединения двух стальных тросов">
              <a:hlinkClick xmlns:a="http://schemas.openxmlformats.org/drawingml/2006/main" r:id="rId11" tooltip="&quot;Зажим соединительный спиральный типа CC-Dтp-01 для соединения двух стальных тросов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Зажим соединительный спиральный типа CC-Dтp-01 для соединения двух стальных тросов">
                      <a:hlinkClick r:id="rId11" tooltip="&quot;Зажим соединительный спиральный типа CC-Dтp-01 для соединения двух стальных тросов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6533" cy="106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5EE6" w:rsidRDefault="00315EE6" w:rsidP="0004687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315EE6" w:rsidRDefault="00707044" w:rsidP="0004687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6692265" cy="2279426"/>
            <wp:effectExtent l="0" t="0" r="0" b="6985"/>
            <wp:docPr id="1" name="Рисунок 1" descr="Зажимы соединительные спиральные типа CC-Dтp-01 для соединения грозозащитных трос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жимы соединительные спиральные типа CC-Dтp-01 для соединения грозозащитных тросов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265" cy="2279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044" w:rsidRDefault="00707044" w:rsidP="0004687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CE55CC" w:rsidRPr="0052681C" w:rsidRDefault="00CE55CC" w:rsidP="00CE55C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9D3E13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9D3E13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D3E13">
        <w:rPr>
          <w:sz w:val="24"/>
          <w:szCs w:val="24"/>
        </w:rPr>
        <w:t>П</w:t>
      </w:r>
      <w:r w:rsidRPr="0052681C">
        <w:rPr>
          <w:sz w:val="24"/>
          <w:szCs w:val="24"/>
        </w:rPr>
        <w:t>АО «Россети»;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D3E13">
        <w:rPr>
          <w:sz w:val="24"/>
          <w:szCs w:val="24"/>
        </w:rPr>
        <w:t>П</w:t>
      </w:r>
      <w:r w:rsidRPr="0052681C">
        <w:rPr>
          <w:sz w:val="24"/>
          <w:szCs w:val="24"/>
        </w:rPr>
        <w:t>АО «</w:t>
      </w:r>
      <w:r w:rsidR="00974358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F07362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101FB0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:rsidR="00DE0C6D" w:rsidRPr="0052681C" w:rsidRDefault="00843900" w:rsidP="00074131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9D3E13">
        <w:rPr>
          <w:sz w:val="24"/>
          <w:szCs w:val="24"/>
        </w:rPr>
        <w:t>П</w:t>
      </w:r>
      <w:r w:rsidR="00F64720" w:rsidRPr="0052681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:rsidR="0052681C" w:rsidRDefault="008178F2" w:rsidP="00492815">
      <w:pPr>
        <w:numPr>
          <w:ilvl w:val="0"/>
          <w:numId w:val="6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0A4E96">
        <w:rPr>
          <w:sz w:val="24"/>
          <w:szCs w:val="24"/>
        </w:rPr>
        <w:t>ТУ 3449-031-27560230-06</w:t>
      </w:r>
      <w:r w:rsidR="000A4E96">
        <w:rPr>
          <w:sz w:val="24"/>
          <w:szCs w:val="24"/>
        </w:rPr>
        <w:t xml:space="preserve"> «</w:t>
      </w:r>
      <w:r w:rsidR="000A4E96" w:rsidRPr="000A4E96">
        <w:rPr>
          <w:sz w:val="24"/>
          <w:szCs w:val="24"/>
        </w:rPr>
        <w:t>Зажимы соединительные спиральные типа CC-Dпр-01, CC-Dпр-11, CC-Dпр-21, CC-Dпр-31 для проводов и тросов ВЛ</w:t>
      </w:r>
      <w:r w:rsidR="000A4E96">
        <w:rPr>
          <w:sz w:val="24"/>
          <w:szCs w:val="24"/>
        </w:rPr>
        <w:t>»</w:t>
      </w:r>
      <w:r w:rsidR="00642277">
        <w:rPr>
          <w:sz w:val="24"/>
          <w:szCs w:val="24"/>
        </w:rPr>
        <w:t>;</w:t>
      </w:r>
    </w:p>
    <w:p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D458D4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42277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9D3E13">
        <w:rPr>
          <w:szCs w:val="24"/>
        </w:rPr>
        <w:t>П</w:t>
      </w:r>
      <w:r w:rsidRPr="0052681C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52681C" w:rsidRDefault="00562D55" w:rsidP="00451C4D">
      <w:pPr>
        <w:rPr>
          <w:sz w:val="26"/>
          <w:szCs w:val="26"/>
        </w:rPr>
      </w:pPr>
    </w:p>
    <w:p w:rsidR="00BA5743" w:rsidRPr="0052681C" w:rsidRDefault="00BA5743" w:rsidP="00451C4D">
      <w:pPr>
        <w:rPr>
          <w:sz w:val="26"/>
          <w:szCs w:val="26"/>
        </w:rPr>
      </w:pPr>
    </w:p>
    <w:p w:rsidR="00BA5743" w:rsidRPr="0052681C" w:rsidRDefault="00B5208C" w:rsidP="00BA574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  <w:r w:rsidR="00BA5743" w:rsidRPr="0052681C">
        <w:rPr>
          <w:sz w:val="26"/>
          <w:szCs w:val="26"/>
        </w:rPr>
        <w:t>/__________________/</w:t>
      </w:r>
      <w:r>
        <w:rPr>
          <w:sz w:val="26"/>
          <w:szCs w:val="26"/>
        </w:rPr>
        <w:t>_________________________</w:t>
      </w:r>
      <w:r w:rsidR="00BA5743" w:rsidRPr="00147057">
        <w:rPr>
          <w:sz w:val="26"/>
          <w:szCs w:val="26"/>
          <w:u w:val="single"/>
        </w:rPr>
        <w:t xml:space="preserve">                                                                                                                 </w:t>
      </w:r>
    </w:p>
    <w:p w:rsidR="00BA5743" w:rsidRPr="00CB6078" w:rsidRDefault="00BA5743" w:rsidP="00BA574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</w:t>
      </w:r>
      <w:r>
        <w:rPr>
          <w:sz w:val="22"/>
          <w:szCs w:val="22"/>
        </w:rPr>
        <w:t xml:space="preserve">                     </w:t>
      </w:r>
      <w:r w:rsidRPr="0052681C">
        <w:rPr>
          <w:sz w:val="22"/>
          <w:szCs w:val="22"/>
        </w:rPr>
        <w:t xml:space="preserve">  подпись                          Фамилия И.О.</w:t>
      </w:r>
      <w:r w:rsidRPr="00CB6078">
        <w:rPr>
          <w:sz w:val="22"/>
          <w:szCs w:val="22"/>
        </w:rPr>
        <w:t xml:space="preserve">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D3D" w:rsidRDefault="00B26D3D">
      <w:r>
        <w:separator/>
      </w:r>
    </w:p>
  </w:endnote>
  <w:endnote w:type="continuationSeparator" w:id="0">
    <w:p w:rsidR="00B26D3D" w:rsidRDefault="00B26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D3D" w:rsidRDefault="00B26D3D">
      <w:r>
        <w:separator/>
      </w:r>
    </w:p>
  </w:footnote>
  <w:footnote w:type="continuationSeparator" w:id="0">
    <w:p w:rsidR="00B26D3D" w:rsidRDefault="00B26D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DD5AD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8F2"/>
    <w:rsid w:val="000000C1"/>
    <w:rsid w:val="0000261E"/>
    <w:rsid w:val="0000369B"/>
    <w:rsid w:val="00004529"/>
    <w:rsid w:val="00004DA3"/>
    <w:rsid w:val="0000513E"/>
    <w:rsid w:val="00005360"/>
    <w:rsid w:val="000069D6"/>
    <w:rsid w:val="000070CC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87D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131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4E9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1FB0"/>
    <w:rsid w:val="001041B7"/>
    <w:rsid w:val="00104E1F"/>
    <w:rsid w:val="00106130"/>
    <w:rsid w:val="00106731"/>
    <w:rsid w:val="00107271"/>
    <w:rsid w:val="0011282A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3D8C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98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2B81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1DD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6CD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5352"/>
    <w:rsid w:val="00315EE6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E90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2BE6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0E8"/>
    <w:rsid w:val="00462569"/>
    <w:rsid w:val="00462826"/>
    <w:rsid w:val="00463071"/>
    <w:rsid w:val="00464C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815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3C0C"/>
    <w:rsid w:val="004B45B7"/>
    <w:rsid w:val="004B5E88"/>
    <w:rsid w:val="004B5FD9"/>
    <w:rsid w:val="004B647B"/>
    <w:rsid w:val="004B6537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5224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1FC3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67C6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277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07044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60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8F2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6D10"/>
    <w:rsid w:val="008574C3"/>
    <w:rsid w:val="00857D4B"/>
    <w:rsid w:val="008606C1"/>
    <w:rsid w:val="0086167B"/>
    <w:rsid w:val="0086182C"/>
    <w:rsid w:val="008641E4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37739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358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A7CA4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13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1AB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6F98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D3D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208C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5743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C76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5834"/>
    <w:rsid w:val="00C3650A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3BD1"/>
    <w:rsid w:val="00C74702"/>
    <w:rsid w:val="00C751BA"/>
    <w:rsid w:val="00C755BC"/>
    <w:rsid w:val="00C77848"/>
    <w:rsid w:val="00C77DD8"/>
    <w:rsid w:val="00C80805"/>
    <w:rsid w:val="00C81641"/>
    <w:rsid w:val="00C81DA1"/>
    <w:rsid w:val="00C82796"/>
    <w:rsid w:val="00C84F91"/>
    <w:rsid w:val="00C87569"/>
    <w:rsid w:val="00C876E5"/>
    <w:rsid w:val="00C900FB"/>
    <w:rsid w:val="00C9178E"/>
    <w:rsid w:val="00C93EC2"/>
    <w:rsid w:val="00C947B3"/>
    <w:rsid w:val="00C94890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55CC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153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58D4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5ADA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47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25C4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0E4C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362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30DB"/>
    <w:rsid w:val="00F441A3"/>
    <w:rsid w:val="00F4441B"/>
    <w:rsid w:val="00F44669"/>
    <w:rsid w:val="00F46DCA"/>
    <w:rsid w:val="00F46FBB"/>
    <w:rsid w:val="00F50425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32D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39B1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8E8B72-D0E1-4CC6-BE16-8672447A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paragraph" w:customStyle="1" w:styleId="60">
    <w:name w:val="6"/>
    <w:basedOn w:val="a0"/>
    <w:rsid w:val="00315352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3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8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01455">
                  <w:marLeft w:val="13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9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225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7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720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84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0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ssp.ru/upload/iblock/203/zazhim_soed_spiral_type_ss.jp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00DE0-7261-4E82-9665-9E39AC0A430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AD4AD359-E3AA-4088-BD4F-F31086AB68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01FA28-1786-4AA9-8156-53257D6505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9D9374-1835-4D57-898C-3EA0C6579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7</TotalTime>
  <Pages>4</Pages>
  <Words>1195</Words>
  <Characters>6814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4</cp:revision>
  <cp:lastPrinted>2010-09-30T14:29:00Z</cp:lastPrinted>
  <dcterms:created xsi:type="dcterms:W3CDTF">2015-10-07T07:02:00Z</dcterms:created>
  <dcterms:modified xsi:type="dcterms:W3CDTF">2015-10-08T11:08:00Z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